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2D" w:rsidRDefault="00B07B2D" w:rsidP="00B57A80">
      <w:pPr>
        <w:jc w:val="center"/>
        <w:rPr>
          <w:b/>
          <w:sz w:val="44"/>
          <w:szCs w:val="44"/>
        </w:rPr>
      </w:pPr>
      <w:r w:rsidRPr="00B57A80">
        <w:rPr>
          <w:rFonts w:hint="eastAsia"/>
          <w:b/>
          <w:sz w:val="44"/>
          <w:szCs w:val="44"/>
        </w:rPr>
        <w:t>徐水区</w:t>
      </w:r>
      <w:r>
        <w:rPr>
          <w:rFonts w:hint="eastAsia"/>
          <w:b/>
          <w:sz w:val="44"/>
          <w:szCs w:val="44"/>
        </w:rPr>
        <w:t>户木乡</w:t>
      </w:r>
      <w:r w:rsidRPr="00B57A80">
        <w:rPr>
          <w:b/>
          <w:sz w:val="44"/>
          <w:szCs w:val="44"/>
        </w:rPr>
        <w:t>201</w:t>
      </w:r>
      <w:r>
        <w:rPr>
          <w:b/>
          <w:sz w:val="44"/>
          <w:szCs w:val="44"/>
        </w:rPr>
        <w:t>5</w:t>
      </w:r>
      <w:r w:rsidRPr="00B57A80">
        <w:rPr>
          <w:rFonts w:hint="eastAsia"/>
          <w:b/>
          <w:sz w:val="44"/>
          <w:szCs w:val="44"/>
        </w:rPr>
        <w:t>年</w:t>
      </w:r>
      <w:r>
        <w:rPr>
          <w:rFonts w:hint="eastAsia"/>
          <w:b/>
          <w:sz w:val="44"/>
          <w:szCs w:val="44"/>
        </w:rPr>
        <w:t>举借债务情</w:t>
      </w:r>
      <w:r w:rsidRPr="00B57A80">
        <w:rPr>
          <w:rFonts w:hint="eastAsia"/>
          <w:b/>
          <w:sz w:val="44"/>
          <w:szCs w:val="44"/>
        </w:rPr>
        <w:t>况说明</w:t>
      </w:r>
    </w:p>
    <w:p w:rsidR="00B07B2D" w:rsidRPr="00B57A80" w:rsidRDefault="00B07B2D" w:rsidP="00B57A80">
      <w:pPr>
        <w:jc w:val="center"/>
        <w:rPr>
          <w:b/>
          <w:sz w:val="44"/>
          <w:szCs w:val="44"/>
        </w:rPr>
      </w:pPr>
    </w:p>
    <w:p w:rsidR="00B07B2D" w:rsidRDefault="00B07B2D" w:rsidP="00692E16">
      <w:pPr>
        <w:spacing w:line="58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2015</w:t>
      </w:r>
      <w:r>
        <w:rPr>
          <w:rFonts w:ascii="仿宋" w:eastAsia="仿宋" w:hAnsi="仿宋" w:hint="eastAsia"/>
          <w:sz w:val="32"/>
          <w:szCs w:val="32"/>
        </w:rPr>
        <w:t>年，</w:t>
      </w:r>
      <w:r w:rsidRPr="00B0436C">
        <w:rPr>
          <w:rFonts w:ascii="仿宋" w:eastAsia="仿宋" w:hAnsi="仿宋" w:hint="eastAsia"/>
          <w:sz w:val="32"/>
          <w:szCs w:val="32"/>
        </w:rPr>
        <w:t>严格按照上级下达的地方政府债务限额，在本级人民代表大会或其常务委员会批准的债务限额内，依法举借债务，合理使用地方政府债券资金，逐步偿还地方政府性债务。</w:t>
      </w:r>
      <w:r>
        <w:rPr>
          <w:rFonts w:ascii="仿宋" w:eastAsia="仿宋" w:hAnsi="仿宋" w:hint="eastAsia"/>
          <w:sz w:val="32"/>
          <w:szCs w:val="32"/>
        </w:rPr>
        <w:t>我乡镇</w:t>
      </w:r>
      <w:r w:rsidRPr="00B0436C">
        <w:rPr>
          <w:rFonts w:ascii="仿宋" w:eastAsia="仿宋" w:hAnsi="仿宋" w:hint="eastAsia"/>
          <w:sz w:val="32"/>
          <w:szCs w:val="32"/>
        </w:rPr>
        <w:t>举借债务情况</w:t>
      </w:r>
      <w:r>
        <w:rPr>
          <w:rFonts w:ascii="仿宋" w:eastAsia="仿宋" w:hAnsi="仿宋" w:hint="eastAsia"/>
          <w:sz w:val="32"/>
          <w:szCs w:val="32"/>
        </w:rPr>
        <w:t>如下：截止</w:t>
      </w:r>
      <w:r>
        <w:rPr>
          <w:rFonts w:ascii="仿宋" w:eastAsia="仿宋" w:hAnsi="仿宋"/>
          <w:sz w:val="32"/>
          <w:szCs w:val="32"/>
        </w:rPr>
        <w:t>2015</w:t>
      </w:r>
      <w:r>
        <w:rPr>
          <w:rFonts w:ascii="仿宋" w:eastAsia="仿宋" w:hAnsi="仿宋" w:hint="eastAsia"/>
          <w:sz w:val="32"/>
          <w:szCs w:val="32"/>
        </w:rPr>
        <w:t>年底，我区地方政府债务余额</w:t>
      </w:r>
      <w:r>
        <w:rPr>
          <w:rFonts w:ascii="仿宋" w:eastAsia="仿宋" w:hAnsi="仿宋"/>
          <w:sz w:val="32"/>
          <w:szCs w:val="32"/>
        </w:rPr>
        <w:t>58.19</w:t>
      </w:r>
      <w:r>
        <w:rPr>
          <w:rFonts w:ascii="仿宋" w:eastAsia="仿宋" w:hAnsi="仿宋" w:hint="eastAsia"/>
          <w:sz w:val="32"/>
          <w:szCs w:val="32"/>
        </w:rPr>
        <w:t>万元，经批准的债务限额</w:t>
      </w:r>
      <w:bookmarkStart w:id="0" w:name="_GoBack"/>
      <w:bookmarkEnd w:id="0"/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万元。</w:t>
      </w:r>
    </w:p>
    <w:sectPr w:rsidR="00B07B2D" w:rsidSect="00D63B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B2D" w:rsidRDefault="00B07B2D">
      <w:r>
        <w:separator/>
      </w:r>
    </w:p>
  </w:endnote>
  <w:endnote w:type="continuationSeparator" w:id="1">
    <w:p w:rsidR="00B07B2D" w:rsidRDefault="00B07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B2D" w:rsidRDefault="00B07B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B2D" w:rsidRDefault="00B07B2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B2D" w:rsidRDefault="00B07B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B2D" w:rsidRDefault="00B07B2D">
      <w:r>
        <w:separator/>
      </w:r>
    </w:p>
  </w:footnote>
  <w:footnote w:type="continuationSeparator" w:id="1">
    <w:p w:rsidR="00B07B2D" w:rsidRDefault="00B07B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B2D" w:rsidRDefault="00B07B2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B2D" w:rsidRDefault="00B07B2D" w:rsidP="002E532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B2D" w:rsidRDefault="00B07B2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181"/>
    <w:rsid w:val="002E532D"/>
    <w:rsid w:val="002F4F7D"/>
    <w:rsid w:val="002F5909"/>
    <w:rsid w:val="005D0064"/>
    <w:rsid w:val="005E68C2"/>
    <w:rsid w:val="00617140"/>
    <w:rsid w:val="00675629"/>
    <w:rsid w:val="00692E16"/>
    <w:rsid w:val="006B772F"/>
    <w:rsid w:val="00762D51"/>
    <w:rsid w:val="00763143"/>
    <w:rsid w:val="007B2723"/>
    <w:rsid w:val="007C1181"/>
    <w:rsid w:val="00887EAC"/>
    <w:rsid w:val="00B0436C"/>
    <w:rsid w:val="00B07B2D"/>
    <w:rsid w:val="00B201D3"/>
    <w:rsid w:val="00B57A80"/>
    <w:rsid w:val="00B67733"/>
    <w:rsid w:val="00C22BFC"/>
    <w:rsid w:val="00C71369"/>
    <w:rsid w:val="00D63B89"/>
    <w:rsid w:val="00D74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B8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6773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773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D00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D00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1</Pages>
  <Words>22</Words>
  <Characters>132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liujuan</dc:creator>
  <cp:keywords/>
  <dc:description/>
  <cp:lastModifiedBy>Win7</cp:lastModifiedBy>
  <cp:revision>15</cp:revision>
  <cp:lastPrinted>2016-04-06T06:34:00Z</cp:lastPrinted>
  <dcterms:created xsi:type="dcterms:W3CDTF">2016-04-05T13:28:00Z</dcterms:created>
  <dcterms:modified xsi:type="dcterms:W3CDTF">2016-09-12T07:35:00Z</dcterms:modified>
</cp:coreProperties>
</file>